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 w:rsidRPr="00E917F7">
              <w:rPr>
                <w:color w:val="0000FF"/>
              </w:rPr>
              <w:t>VGHR-2026-017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 w:rsidRPr="00E917F7">
              <w:rPr>
                <w:color w:val="0000FF"/>
              </w:rPr>
              <w:t>Umbau / Anbau Kindergarten "Rappelkiste" in Bergen - PV-Anlage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E917F7" w:rsidRDefault="00985993" w:rsidP="00DD21DE">
            <w:pPr>
              <w:rPr>
                <w:color w:val="0000FF"/>
              </w:rPr>
            </w:pPr>
            <w:r w:rsidRPr="00E917F7">
              <w:rPr>
                <w:color w:val="0000FF"/>
              </w:rPr>
              <w:t>Umbau / Anbau Kindergarten "Rappelkiste" in Bergen - PV-Anlage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365D0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8ECEAE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988AD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B4BC1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1DF08E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1BDF3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917F7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381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Zimmer Philipp</cp:lastModifiedBy>
  <cp:revision>2</cp:revision>
  <cp:lastPrinted>2010-03-03T17:05:00Z</cp:lastPrinted>
  <dcterms:created xsi:type="dcterms:W3CDTF">2026-05-13T09:11:00Z</dcterms:created>
  <dcterms:modified xsi:type="dcterms:W3CDTF">2026-05-13T09:11:00Z</dcterms:modified>
</cp:coreProperties>
</file>